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6E740" w14:textId="713FE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50AB">
        <w:rPr>
          <w:b/>
          <w:noProof/>
          <w:sz w:val="24"/>
        </w:rPr>
        <w:fldChar w:fldCharType="begin"/>
      </w:r>
      <w:r w:rsidR="00F850AB">
        <w:rPr>
          <w:b/>
          <w:noProof/>
          <w:sz w:val="24"/>
        </w:rPr>
        <w:instrText xml:space="preserve"> DOCPROPERTY  TSG/WGRef  \* MERGEFORMAT </w:instrText>
      </w:r>
      <w:r w:rsidR="00F850AB">
        <w:rPr>
          <w:b/>
          <w:noProof/>
          <w:sz w:val="24"/>
        </w:rPr>
        <w:fldChar w:fldCharType="separate"/>
      </w:r>
      <w:r w:rsidR="00F850AB">
        <w:rPr>
          <w:b/>
          <w:noProof/>
          <w:sz w:val="24"/>
        </w:rPr>
        <w:t>RAN WG5</w:t>
      </w:r>
      <w:r w:rsidR="00F850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50AB">
        <w:rPr>
          <w:b/>
          <w:noProof/>
          <w:sz w:val="24"/>
        </w:rPr>
        <w:fldChar w:fldCharType="begin"/>
      </w:r>
      <w:r w:rsidR="00F850AB">
        <w:rPr>
          <w:b/>
          <w:noProof/>
          <w:sz w:val="24"/>
        </w:rPr>
        <w:instrText xml:space="preserve"> DOCPROPERTY  MtgSeq  \* MERGEFORMAT </w:instrText>
      </w:r>
      <w:r w:rsidR="00F850AB">
        <w:rPr>
          <w:b/>
          <w:noProof/>
          <w:sz w:val="24"/>
        </w:rPr>
        <w:fldChar w:fldCharType="separate"/>
      </w:r>
      <w:r w:rsidR="00F850AB">
        <w:rPr>
          <w:b/>
          <w:noProof/>
          <w:sz w:val="24"/>
        </w:rPr>
        <w:t>8</w:t>
      </w:r>
      <w:r w:rsidR="00025A06">
        <w:rPr>
          <w:b/>
          <w:noProof/>
          <w:sz w:val="24"/>
        </w:rPr>
        <w:t>4</w:t>
      </w:r>
      <w:r w:rsidR="00F850AB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F850AB">
        <w:rPr>
          <w:b/>
          <w:i/>
          <w:noProof/>
          <w:sz w:val="28"/>
        </w:rPr>
        <w:fldChar w:fldCharType="begin"/>
      </w:r>
      <w:r w:rsidR="00F850AB">
        <w:rPr>
          <w:b/>
          <w:i/>
          <w:noProof/>
          <w:sz w:val="28"/>
        </w:rPr>
        <w:instrText xml:space="preserve"> DOCPROPERTY  Tdoc#  \* MERGEFORMAT </w:instrText>
      </w:r>
      <w:r w:rsidR="00F850AB">
        <w:rPr>
          <w:b/>
          <w:i/>
          <w:noProof/>
          <w:sz w:val="28"/>
        </w:rPr>
        <w:fldChar w:fldCharType="separate"/>
      </w:r>
      <w:r w:rsidR="003E5536">
        <w:rPr>
          <w:b/>
          <w:i/>
          <w:noProof/>
          <w:sz w:val="28"/>
        </w:rPr>
        <w:t>R5-196</w:t>
      </w:r>
      <w:r w:rsidR="007452DA">
        <w:rPr>
          <w:b/>
          <w:i/>
          <w:noProof/>
          <w:sz w:val="28"/>
        </w:rPr>
        <w:t>7</w:t>
      </w:r>
      <w:r w:rsidR="008C3873">
        <w:rPr>
          <w:b/>
          <w:i/>
          <w:noProof/>
          <w:sz w:val="28"/>
        </w:rPr>
        <w:t>46</w:t>
      </w:r>
      <w:r w:rsidR="00F850AB">
        <w:rPr>
          <w:b/>
          <w:i/>
          <w:noProof/>
          <w:sz w:val="28"/>
        </w:rPr>
        <w:fldChar w:fldCharType="end"/>
      </w:r>
      <w:bookmarkEnd w:id="0"/>
    </w:p>
    <w:p w14:paraId="0586E741" w14:textId="3A9124C7" w:rsidR="001E41F3" w:rsidRDefault="00F850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E6A6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E6A67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6A67">
        <w:rPr>
          <w:b/>
          <w:noProof/>
          <w:sz w:val="24"/>
        </w:rPr>
        <w:t>26</w:t>
      </w:r>
      <w:r w:rsidRPr="00F850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E6A67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6A67">
        <w:rPr>
          <w:b/>
          <w:noProof/>
          <w:sz w:val="24"/>
        </w:rPr>
        <w:t>30</w:t>
      </w:r>
      <w:r w:rsidRPr="00F850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E6A67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86E7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E7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586E7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6E7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6E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6E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86E7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6E749" w14:textId="078323F6" w:rsidR="001E41F3" w:rsidRPr="00410371" w:rsidRDefault="00F85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86E7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86E74B" w14:textId="625F1630" w:rsidR="001E41F3" w:rsidRPr="00410371" w:rsidRDefault="007452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1289</w:t>
            </w:r>
          </w:p>
        </w:tc>
        <w:tc>
          <w:tcPr>
            <w:tcW w:w="709" w:type="dxa"/>
          </w:tcPr>
          <w:p w14:paraId="0586E7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6E74D" w14:textId="2ACA96BB" w:rsidR="001E41F3" w:rsidRPr="00410371" w:rsidRDefault="00F850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86E7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E74F" w14:textId="489F2FA8" w:rsidR="001E41F3" w:rsidRPr="00410371" w:rsidRDefault="00F85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7452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86E7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6E7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6E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6E7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86E7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86E757" w14:textId="77777777" w:rsidTr="00547111">
        <w:tc>
          <w:tcPr>
            <w:tcW w:w="9641" w:type="dxa"/>
            <w:gridSpan w:val="9"/>
          </w:tcPr>
          <w:p w14:paraId="0586E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6E7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86E762" w14:textId="77777777" w:rsidTr="00A7671C">
        <w:tc>
          <w:tcPr>
            <w:tcW w:w="2835" w:type="dxa"/>
          </w:tcPr>
          <w:p w14:paraId="0586E7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86E7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86E7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6E7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6E7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86E7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6E7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6E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6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86E7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86E765" w14:textId="77777777" w:rsidTr="00547111">
        <w:tc>
          <w:tcPr>
            <w:tcW w:w="9640" w:type="dxa"/>
            <w:gridSpan w:val="11"/>
          </w:tcPr>
          <w:p w14:paraId="0586E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6E7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E767" w14:textId="477EFBA4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r w:rsidR="007452DA">
              <w:t xml:space="preserve">dormant </w:t>
            </w:r>
            <w:proofErr w:type="spellStart"/>
            <w:r w:rsidR="007452DA">
              <w:t>SCell</w:t>
            </w:r>
            <w:proofErr w:type="spellEnd"/>
            <w:r>
              <w:t xml:space="preserve"> test case </w:t>
            </w:r>
            <w:proofErr w:type="spellStart"/>
            <w:r>
              <w:t>applicabilities</w:t>
            </w:r>
            <w:proofErr w:type="spellEnd"/>
            <w:r>
              <w:fldChar w:fldCharType="end"/>
            </w:r>
          </w:p>
        </w:tc>
      </w:tr>
      <w:tr w:rsidR="001E41F3" w14:paraId="0586E7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6E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6E76D" w14:textId="755051A9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6E770" w14:textId="3EE58C96" w:rsidR="001E41F3" w:rsidRDefault="00F85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6E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6E776" w14:textId="6B268D7B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86E7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6E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6E779" w14:textId="7026008F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7452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452DA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6E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86E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6E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6E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86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6E7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6E782" w14:textId="600422E5" w:rsidR="001E41F3" w:rsidRDefault="00F8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86E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6E7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86E785" w14:textId="7FDA6CA3" w:rsidR="001E41F3" w:rsidRDefault="00F8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0586E7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86E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6E7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6E7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86E78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86E78E" w14:textId="77777777" w:rsidTr="00547111">
        <w:tc>
          <w:tcPr>
            <w:tcW w:w="1843" w:type="dxa"/>
          </w:tcPr>
          <w:p w14:paraId="0586E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86E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6E7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E790" w14:textId="62651DDE" w:rsidR="001E41F3" w:rsidRDefault="0074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statement for the dormant SCell tests.</w:t>
            </w:r>
          </w:p>
        </w:tc>
      </w:tr>
      <w:tr w:rsidR="001E41F3" w14:paraId="0586E7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6E796" w14:textId="03D435B1" w:rsidR="001E41F3" w:rsidRDefault="0074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clauses.</w:t>
            </w:r>
          </w:p>
        </w:tc>
      </w:tr>
      <w:tr w:rsidR="001E41F3" w14:paraId="0586E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6E7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9C" w14:textId="589439C2" w:rsidR="001E41F3" w:rsidRDefault="0074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Dormant SCell applicability is not added.</w:t>
            </w:r>
          </w:p>
        </w:tc>
      </w:tr>
      <w:tr w:rsidR="001E41F3" w14:paraId="0586E7A0" w14:textId="77777777" w:rsidTr="00547111">
        <w:tc>
          <w:tcPr>
            <w:tcW w:w="2694" w:type="dxa"/>
            <w:gridSpan w:val="2"/>
          </w:tcPr>
          <w:p w14:paraId="0586E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6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6E7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E7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86E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6E7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6E7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6E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6E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86E7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86E7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6E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AF" w14:textId="7986963B" w:rsidR="001E41F3" w:rsidRDefault="00F8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6E7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E7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86E7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6E7B4" w14:textId="3B3E60BA" w:rsidR="001E41F3" w:rsidRDefault="00F8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86E7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E7B7" w14:textId="3EC6E0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50AB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7452DA">
              <w:rPr>
                <w:noProof/>
              </w:rPr>
              <w:t>4863</w:t>
            </w:r>
            <w:r w:rsidR="00F850AB">
              <w:rPr>
                <w:noProof/>
              </w:rPr>
              <w:t>, 48</w:t>
            </w:r>
            <w:r w:rsidR="007452DA">
              <w:rPr>
                <w:noProof/>
              </w:rPr>
              <w:t>64</w:t>
            </w:r>
            <w:r>
              <w:rPr>
                <w:noProof/>
              </w:rPr>
              <w:t xml:space="preserve"> </w:t>
            </w:r>
          </w:p>
        </w:tc>
      </w:tr>
      <w:tr w:rsidR="001E41F3" w14:paraId="0586E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B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6E7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BB" w14:textId="63118CD2" w:rsidR="001E41F3" w:rsidRDefault="00F8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6E7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E7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86E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6E7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6E7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6E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6E7C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86E7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86E7C6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C6143" w14:textId="77777777" w:rsidR="002321F7" w:rsidRPr="002321F7" w:rsidRDefault="002321F7" w:rsidP="002321F7">
      <w:pPr>
        <w:keepNext/>
        <w:keepLines/>
        <w:spacing w:before="120"/>
        <w:rPr>
          <w:rFonts w:ascii="Arial" w:hAnsi="Arial" w:cs="Arial"/>
          <w:b/>
          <w:noProof/>
          <w:color w:val="FF0000"/>
          <w:sz w:val="22"/>
        </w:rPr>
      </w:pPr>
      <w:r w:rsidRPr="002321F7">
        <w:rPr>
          <w:rFonts w:ascii="Arial" w:hAnsi="Arial" w:cs="Arial"/>
          <w:b/>
          <w:noProof/>
          <w:color w:val="FF0000"/>
          <w:sz w:val="22"/>
        </w:rPr>
        <w:lastRenderedPageBreak/>
        <w:t>&lt;Start of modified section1&gt;</w:t>
      </w:r>
    </w:p>
    <w:p w14:paraId="425C4106" w14:textId="77777777" w:rsidR="002321F7" w:rsidRPr="002321F7" w:rsidRDefault="002321F7" w:rsidP="002321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3" w:name="_Toc463573008"/>
      <w:r w:rsidRPr="002321F7">
        <w:rPr>
          <w:rFonts w:ascii="Arial" w:eastAsia="Yu Mincho" w:hAnsi="Arial"/>
          <w:sz w:val="36"/>
        </w:rPr>
        <w:t>4</w:t>
      </w:r>
      <w:r w:rsidRPr="002321F7">
        <w:rPr>
          <w:rFonts w:ascii="Arial" w:eastAsia="Yu Mincho" w:hAnsi="Arial"/>
          <w:sz w:val="36"/>
        </w:rPr>
        <w:tab/>
        <w:t>Recommended Test Case Applicability</w:t>
      </w:r>
      <w:bookmarkEnd w:id="3"/>
    </w:p>
    <w:p w14:paraId="68375C6B" w14:textId="77777777" w:rsidR="002321F7" w:rsidRPr="002321F7" w:rsidRDefault="002321F7" w:rsidP="002321F7">
      <w:pPr>
        <w:keepNext/>
        <w:keepLines/>
        <w:spacing w:before="120"/>
        <w:rPr>
          <w:rFonts w:ascii="Arial" w:eastAsia="Yu Mincho" w:hAnsi="Arial" w:cs="Arial"/>
          <w:b/>
          <w:noProof/>
          <w:color w:val="FF0000"/>
        </w:rPr>
      </w:pPr>
      <w:r w:rsidRPr="002321F7">
        <w:rPr>
          <w:rFonts w:ascii="Arial" w:hAnsi="Arial" w:cs="Arial"/>
          <w:b/>
          <w:noProof/>
          <w:color w:val="FF0000"/>
        </w:rPr>
        <w:t>&lt;Text Skipped&gt;</w:t>
      </w:r>
    </w:p>
    <w:p w14:paraId="2EE15B86" w14:textId="77777777" w:rsidR="002321F7" w:rsidRPr="002321F7" w:rsidRDefault="002321F7" w:rsidP="002321F7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321F7">
        <w:rPr>
          <w:rFonts w:ascii="Arial" w:hAnsi="Arial" w:cs="Arial"/>
          <w:b/>
        </w:rPr>
        <w:t>Table 4-1: Applicability of tests and additional information for testing</w:t>
      </w:r>
    </w:p>
    <w:tbl>
      <w:tblPr>
        <w:tblW w:w="16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40"/>
        <w:gridCol w:w="3708"/>
        <w:gridCol w:w="805"/>
        <w:gridCol w:w="1074"/>
        <w:gridCol w:w="3574"/>
        <w:gridCol w:w="1432"/>
        <w:gridCol w:w="1295"/>
        <w:gridCol w:w="1579"/>
        <w:gridCol w:w="1578"/>
      </w:tblGrid>
      <w:tr w:rsidR="002321F7" w:rsidRPr="002321F7" w14:paraId="753489B0" w14:textId="77777777" w:rsidTr="002321F7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0F7AD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Clause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A731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TC Title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D87D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Release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0A775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Applicability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50C5E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785C52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Additional Information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A9E6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B2BAF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7ABC0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321F7" w:rsidRPr="002321F7" w14:paraId="4A4B025B" w14:textId="77777777" w:rsidTr="002321F7">
        <w:trPr>
          <w:tblHeader/>
          <w:jc w:val="center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3D4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A5A0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D78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9657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Condition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30BE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Comment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B825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Specific ICS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5C73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Specific IXIT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8F07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4ED" w14:textId="77777777" w:rsidR="002321F7" w:rsidRPr="002321F7" w:rsidRDefault="002321F7" w:rsidP="002321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sz w:val="16"/>
                <w:szCs w:val="16"/>
              </w:rPr>
              <w:t xml:space="preserve">Release </w:t>
            </w:r>
            <w:proofErr w:type="gramStart"/>
            <w:r w:rsidRPr="002321F7">
              <w:rPr>
                <w:rFonts w:ascii="Arial" w:hAnsi="Arial" w:cs="Arial"/>
                <w:b/>
                <w:sz w:val="16"/>
                <w:szCs w:val="16"/>
              </w:rPr>
              <w:t>other</w:t>
            </w:r>
            <w:proofErr w:type="gramEnd"/>
            <w:r w:rsidRPr="002321F7">
              <w:rPr>
                <w:rFonts w:ascii="Arial" w:hAnsi="Arial" w:cs="Arial"/>
                <w:b/>
                <w:sz w:val="16"/>
                <w:szCs w:val="16"/>
              </w:rPr>
              <w:t xml:space="preserve"> RAT</w:t>
            </w:r>
          </w:p>
        </w:tc>
      </w:tr>
    </w:tbl>
    <w:p w14:paraId="3AA647FB" w14:textId="77777777" w:rsidR="002321F7" w:rsidRPr="002321F7" w:rsidRDefault="002321F7" w:rsidP="002321F7">
      <w:pPr>
        <w:spacing w:after="0"/>
        <w:rPr>
          <w:rFonts w:ascii="Arial" w:eastAsia="SimSun" w:hAnsi="Arial" w:cs="Arial"/>
          <w:color w:val="FF0000"/>
          <w:sz w:val="16"/>
          <w:szCs w:val="16"/>
        </w:rPr>
      </w:pPr>
      <w:r w:rsidRPr="002321F7">
        <w:rPr>
          <w:rFonts w:ascii="Arial" w:eastAsia="SimSun" w:hAnsi="Arial" w:cs="Arial"/>
          <w:color w:val="FF0000"/>
          <w:sz w:val="16"/>
          <w:szCs w:val="16"/>
        </w:rPr>
        <w:t>Skipped Items</w:t>
      </w: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9"/>
        <w:gridCol w:w="3681"/>
        <w:gridCol w:w="710"/>
        <w:gridCol w:w="1133"/>
        <w:gridCol w:w="3542"/>
        <w:gridCol w:w="1276"/>
        <w:gridCol w:w="1276"/>
        <w:gridCol w:w="1560"/>
        <w:gridCol w:w="1738"/>
      </w:tblGrid>
      <w:tr w:rsidR="002321F7" w:rsidRPr="002321F7" w14:paraId="2083B6C7" w14:textId="77777777" w:rsidTr="002321F7">
        <w:trPr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2449BE" w14:textId="5E60DDD8" w:rsidR="002321F7" w:rsidRPr="002321F7" w:rsidRDefault="000A6C79" w:rsidP="002321F7">
            <w:pPr>
              <w:keepNext/>
              <w:keepLines/>
              <w:spacing w:after="0"/>
              <w:rPr>
                <w:rFonts w:ascii="Arial" w:eastAsia="Yu Mincho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2DC488" w14:textId="68ADFBF0" w:rsidR="002321F7" w:rsidRPr="002321F7" w:rsidRDefault="000A6C79" w:rsidP="002321F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D96C53" w14:textId="77777777" w:rsidR="002321F7" w:rsidRPr="002321F7" w:rsidRDefault="002321F7" w:rsidP="002321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1D7A9B" w14:textId="77777777" w:rsidR="002321F7" w:rsidRPr="002321F7" w:rsidRDefault="002321F7" w:rsidP="002321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F5469A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A267EC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9AAD1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9AE4D9" w14:textId="77777777" w:rsidR="002321F7" w:rsidRPr="002321F7" w:rsidRDefault="002321F7" w:rsidP="002321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4A3944" w14:textId="77777777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A6C79" w:rsidRPr="002321F7" w14:paraId="78F4E3C2" w14:textId="77777777" w:rsidTr="00751871">
        <w:trPr>
          <w:jc w:val="center"/>
        </w:trPr>
        <w:tc>
          <w:tcPr>
            <w:tcW w:w="160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B385" w14:textId="3079BE71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321F7">
              <w:rPr>
                <w:rFonts w:ascii="Arial" w:eastAsia="SimSun" w:hAnsi="Arial" w:cs="Arial"/>
                <w:color w:val="FF0000"/>
                <w:sz w:val="16"/>
                <w:szCs w:val="16"/>
              </w:rPr>
              <w:t>Skipped Items</w:t>
            </w:r>
          </w:p>
        </w:tc>
      </w:tr>
      <w:tr w:rsidR="000A6C79" w:rsidRPr="002321F7" w14:paraId="396CD862" w14:textId="77777777" w:rsidTr="00751871">
        <w:trPr>
          <w:jc w:val="center"/>
        </w:trPr>
        <w:tc>
          <w:tcPr>
            <w:tcW w:w="11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25575B1" w14:textId="26B0F3AC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1.12.1</w:t>
            </w:r>
          </w:p>
        </w:tc>
        <w:tc>
          <w:tcPr>
            <w:tcW w:w="36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390E3FD" w14:textId="135E4B6A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>DataInactivityTimer</w:t>
            </w:r>
            <w:proofErr w:type="spellEnd"/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expiry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872ED6" w14:textId="48EE8EBE" w:rsidR="000A6C79" w:rsidRPr="002321F7" w:rsidRDefault="000A6C79" w:rsidP="00751871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Rel-1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1C9DFC" w14:textId="511334DC" w:rsidR="000A6C79" w:rsidRPr="002321F7" w:rsidRDefault="000A6C79" w:rsidP="0075187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C295</w:t>
            </w:r>
          </w:p>
        </w:tc>
        <w:tc>
          <w:tcPr>
            <w:tcW w:w="3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5E5A903" w14:textId="5F509BB1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>UEs supporting E-UTRA and data inactivity monitoring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911B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C1C7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AA2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C70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6C79" w:rsidRPr="002321F7" w14:paraId="30C71459" w14:textId="77777777" w:rsidTr="00751871">
        <w:trPr>
          <w:jc w:val="center"/>
        </w:trPr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D52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04D6" w14:textId="77777777" w:rsidR="000A6C79" w:rsidRPr="002321F7" w:rsidRDefault="000A6C79" w:rsidP="00751871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5B9C" w14:textId="77777777" w:rsidR="000A6C79" w:rsidRPr="002321F7" w:rsidRDefault="000A6C79" w:rsidP="00751871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FA7" w14:textId="77777777" w:rsidR="000A6C79" w:rsidRPr="002321F7" w:rsidRDefault="000A6C79" w:rsidP="0075187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DA8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E6C3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3CA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040E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55A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6C79" w:rsidRPr="002321F7" w14:paraId="68663D62" w14:textId="77777777" w:rsidTr="00751871">
        <w:trPr>
          <w:jc w:val="center"/>
        </w:trPr>
        <w:tc>
          <w:tcPr>
            <w:tcW w:w="11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9A83453" w14:textId="1C702074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7.1.13.1</w:t>
            </w:r>
          </w:p>
        </w:tc>
        <w:tc>
          <w:tcPr>
            <w:tcW w:w="36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4EC267F" w14:textId="1229190A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 / Hibernation of </w:t>
            </w:r>
            <w:proofErr w:type="spellStart"/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>SCells</w:t>
            </w:r>
            <w:proofErr w:type="spellEnd"/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/ Hibernation MAC control element reception / </w:t>
            </w:r>
            <w:proofErr w:type="spellStart"/>
            <w:r w:rsidRPr="000A6C79">
              <w:rPr>
                <w:rFonts w:ascii="Arial" w:hAnsi="Arial" w:cs="Arial"/>
                <w:sz w:val="16"/>
                <w:szCs w:val="16"/>
                <w:lang w:eastAsia="ja-JP"/>
              </w:rPr>
              <w:t>sCellDeactivationTimer</w:t>
            </w:r>
            <w:proofErr w:type="spellEnd"/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28DC7E1" w14:textId="77777777" w:rsidR="000A6C79" w:rsidRPr="002321F7" w:rsidRDefault="000A6C79" w:rsidP="00751871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9D23D" w14:textId="77777777" w:rsidR="000A6C79" w:rsidRPr="002321F7" w:rsidRDefault="000A6C79" w:rsidP="0075187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TBD</w:t>
            </w:r>
          </w:p>
        </w:tc>
        <w:tc>
          <w:tcPr>
            <w:tcW w:w="3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9433D49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>UEs supporting E-UTRA and Inter-band Carrier Aggregation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EC2B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E83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69B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8EE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6C79" w:rsidRPr="002321F7" w14:paraId="3FAE0F19" w14:textId="77777777" w:rsidTr="00751871">
        <w:trPr>
          <w:jc w:val="center"/>
        </w:trPr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BA29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D68" w14:textId="77777777" w:rsidR="000A6C79" w:rsidRPr="002321F7" w:rsidRDefault="000A6C79" w:rsidP="00751871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F56" w14:textId="77777777" w:rsidR="000A6C79" w:rsidRPr="002321F7" w:rsidRDefault="000A6C79" w:rsidP="00751871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4B2" w14:textId="77777777" w:rsidR="000A6C79" w:rsidRPr="002321F7" w:rsidRDefault="000A6C79" w:rsidP="0075187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1F6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8747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1A1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101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0F2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6C79" w:rsidRPr="002321F7" w14:paraId="44FA053C" w14:textId="77777777" w:rsidTr="00751871">
        <w:trPr>
          <w:jc w:val="center"/>
        </w:trPr>
        <w:tc>
          <w:tcPr>
            <w:tcW w:w="160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792" w14:textId="380B72AA" w:rsidR="000A6C79" w:rsidRPr="002321F7" w:rsidRDefault="000A6C79" w:rsidP="00751871">
            <w:pPr>
              <w:spacing w:after="0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="SimSun" w:hAnsi="Arial" w:cs="Arial"/>
                <w:color w:val="FF0000"/>
                <w:sz w:val="16"/>
                <w:szCs w:val="16"/>
              </w:rPr>
              <w:t>Skipped items</w:t>
            </w:r>
          </w:p>
        </w:tc>
      </w:tr>
      <w:tr w:rsidR="000A6C79" w:rsidRPr="002321F7" w14:paraId="2346F530" w14:textId="77777777" w:rsidTr="00751871">
        <w:trPr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F963B4" w14:textId="77777777" w:rsidR="000A6C79" w:rsidRPr="002321F7" w:rsidRDefault="000A6C79" w:rsidP="00751871">
            <w:pPr>
              <w:keepNext/>
              <w:keepLines/>
              <w:spacing w:after="0"/>
              <w:rPr>
                <w:rFonts w:ascii="Arial" w:eastAsia="Yu Mincho" w:hAnsi="Arial" w:cs="Arial"/>
                <w:b/>
                <w:bCs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72C1B1" w14:textId="77777777" w:rsidR="000A6C79" w:rsidRPr="002321F7" w:rsidRDefault="000A6C79" w:rsidP="0075187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21F7">
              <w:rPr>
                <w:rFonts w:ascii="Arial" w:hAnsi="Arial" w:cs="Arial"/>
                <w:b/>
                <w:bCs/>
                <w:sz w:val="16"/>
                <w:szCs w:val="16"/>
              </w:rPr>
              <w:t>RADIO RESOURCE CONTROL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7D59D9" w14:textId="77777777" w:rsidR="000A6C79" w:rsidRPr="002321F7" w:rsidRDefault="000A6C79" w:rsidP="007518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ECBCA9" w14:textId="77777777" w:rsidR="000A6C79" w:rsidRPr="002321F7" w:rsidRDefault="000A6C79" w:rsidP="007518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0E8FA3" w14:textId="77777777" w:rsidR="000A6C79" w:rsidRPr="002321F7" w:rsidRDefault="000A6C79" w:rsidP="0075187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A93DF4" w14:textId="77777777" w:rsidR="000A6C79" w:rsidRPr="002321F7" w:rsidRDefault="000A6C79" w:rsidP="0075187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BA7608" w14:textId="77777777" w:rsidR="000A6C79" w:rsidRPr="002321F7" w:rsidRDefault="000A6C79" w:rsidP="0075187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EFA2F" w14:textId="77777777" w:rsidR="000A6C79" w:rsidRPr="002321F7" w:rsidRDefault="000A6C79" w:rsidP="0075187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E0987E" w14:textId="77777777" w:rsidR="000A6C79" w:rsidRPr="002321F7" w:rsidRDefault="000A6C79" w:rsidP="00751871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2321F7" w:rsidRPr="002321F7" w14:paraId="5B362ACD" w14:textId="77777777" w:rsidTr="002321F7">
        <w:trPr>
          <w:jc w:val="center"/>
        </w:trPr>
        <w:tc>
          <w:tcPr>
            <w:tcW w:w="160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B84C" w14:textId="13FD4E2A" w:rsidR="002321F7" w:rsidRPr="002321F7" w:rsidRDefault="002321F7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4" w:name="_Hlk16891933"/>
            <w:r w:rsidRPr="002321F7">
              <w:rPr>
                <w:rFonts w:ascii="Arial" w:eastAsia="SimSun" w:hAnsi="Arial" w:cs="Arial"/>
                <w:color w:val="FF0000"/>
                <w:sz w:val="16"/>
                <w:szCs w:val="16"/>
              </w:rPr>
              <w:t>Skipped Items</w:t>
            </w:r>
          </w:p>
        </w:tc>
      </w:tr>
      <w:bookmarkEnd w:id="4"/>
      <w:tr w:rsidR="00550196" w:rsidRPr="002321F7" w14:paraId="38412E20" w14:textId="77777777" w:rsidTr="009F59FD">
        <w:trPr>
          <w:trHeight w:val="378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14E997" w14:textId="2A3015E9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</w:rPr>
              <w:t>8.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2321F7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  <w:tc>
          <w:tcPr>
            <w:tcW w:w="368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5522E01" w14:textId="17A74E3C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>eIMTA</w:t>
            </w:r>
            <w:proofErr w:type="spellEnd"/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 xml:space="preserve"> / RRC connection reconfiguration / Radio resource reconfiguration / Success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CBBC8A3" w14:textId="34BC0434" w:rsidR="00550196" w:rsidRPr="002321F7" w:rsidRDefault="00550196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CDABF" w14:textId="3901EF9F" w:rsidR="00550196" w:rsidRPr="002321F7" w:rsidRDefault="00550196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21F7">
              <w:rPr>
                <w:rFonts w:ascii="Arial" w:hAnsi="Arial" w:cs="Arial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354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730C0CE" w14:textId="0F029309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 xml:space="preserve">UEs supporting E-UTRA and </w:t>
            </w:r>
            <w:proofErr w:type="spellStart"/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>eIMTA</w:t>
            </w:r>
            <w:proofErr w:type="spellEnd"/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 xml:space="preserve"> and NOT Category M1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7C92" w14:textId="36577604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4CFCC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48805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30985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0196" w:rsidRPr="002321F7" w14:paraId="68B3B2A1" w14:textId="77777777" w:rsidTr="00916613">
        <w:trPr>
          <w:jc w:val="center"/>
        </w:trPr>
        <w:tc>
          <w:tcPr>
            <w:tcW w:w="11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6B0B579" w14:textId="5FC1346A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8.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2.2.11</w:t>
            </w:r>
          </w:p>
        </w:tc>
        <w:tc>
          <w:tcPr>
            <w:tcW w:w="36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42EB036" w14:textId="5E4288FD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 / RRC connection reconfiguration / </w:t>
            </w:r>
            <w:proofErr w:type="spellStart"/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>SCell</w:t>
            </w:r>
            <w:proofErr w:type="spellEnd"/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 xml:space="preserve"> addition in dormant mode / Success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5E2AC582" w14:textId="77777777" w:rsidR="00550196" w:rsidRPr="002321F7" w:rsidRDefault="00550196" w:rsidP="002321F7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 w:rsidRPr="002321F7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E7E76A" w14:textId="137469A9" w:rsidR="00550196" w:rsidRPr="002321F7" w:rsidRDefault="00550196" w:rsidP="00496FA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TBD</w:t>
            </w:r>
          </w:p>
        </w:tc>
        <w:tc>
          <w:tcPr>
            <w:tcW w:w="3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40A5A985" w14:textId="360889BE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50196">
              <w:rPr>
                <w:rFonts w:ascii="Arial" w:hAnsi="Arial" w:cs="Arial"/>
                <w:sz w:val="16"/>
                <w:szCs w:val="16"/>
                <w:lang w:eastAsia="ja-JP"/>
              </w:rPr>
              <w:t>UEs supporting E-UTRA and Inter-band Carrier Aggregation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2F41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594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E37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322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0196" w:rsidRPr="002321F7" w14:paraId="1F4B01B6" w14:textId="77777777" w:rsidTr="00916613">
        <w:trPr>
          <w:jc w:val="center"/>
        </w:trPr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E2D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F92" w14:textId="77777777" w:rsidR="00550196" w:rsidRPr="002321F7" w:rsidRDefault="00550196" w:rsidP="002321F7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4B1C" w14:textId="77777777" w:rsidR="00550196" w:rsidRPr="002321F7" w:rsidRDefault="00550196" w:rsidP="002321F7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2731" w14:textId="77777777" w:rsidR="00550196" w:rsidRPr="002321F7" w:rsidRDefault="00550196" w:rsidP="002321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194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F17E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21F7">
              <w:rPr>
                <w:rFonts w:ascii="Arial" w:hAnsi="Arial"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9BD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9EC5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AD81" w14:textId="77777777" w:rsidR="00550196" w:rsidRPr="002321F7" w:rsidRDefault="00550196" w:rsidP="002321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518D" w:rsidRPr="002321F7" w14:paraId="1DEBF332" w14:textId="77777777" w:rsidTr="002321F7">
        <w:trPr>
          <w:jc w:val="center"/>
        </w:trPr>
        <w:tc>
          <w:tcPr>
            <w:tcW w:w="160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2F92" w14:textId="74ED09C8" w:rsidR="0008518D" w:rsidRPr="002321F7" w:rsidRDefault="0008518D" w:rsidP="0008518D">
            <w:pPr>
              <w:spacing w:after="0"/>
              <w:rPr>
                <w:rFonts w:ascii="Arial" w:eastAsia="SimSun" w:hAnsi="Arial" w:cs="Arial"/>
                <w:color w:val="FF0000"/>
                <w:sz w:val="16"/>
                <w:szCs w:val="16"/>
              </w:rPr>
            </w:pPr>
            <w:r w:rsidRPr="002321F7">
              <w:rPr>
                <w:rFonts w:ascii="Arial" w:eastAsia="SimSun" w:hAnsi="Arial" w:cs="Arial"/>
                <w:color w:val="FF0000"/>
                <w:sz w:val="16"/>
                <w:szCs w:val="16"/>
              </w:rPr>
              <w:t>Skipped Items</w:t>
            </w:r>
          </w:p>
        </w:tc>
      </w:tr>
    </w:tbl>
    <w:p w14:paraId="0586E7C7" w14:textId="0FE5E400" w:rsidR="001E41F3" w:rsidRDefault="001E41F3">
      <w:pPr>
        <w:rPr>
          <w:noProof/>
        </w:rPr>
      </w:pPr>
    </w:p>
    <w:sectPr w:rsidR="001E41F3" w:rsidSect="002321F7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6E7CA" w14:textId="77777777" w:rsidR="00D06D51" w:rsidRDefault="00D06D51">
      <w:r>
        <w:separator/>
      </w:r>
    </w:p>
  </w:endnote>
  <w:endnote w:type="continuationSeparator" w:id="0">
    <w:p w14:paraId="0586E7CB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7630" w14:textId="77777777" w:rsidR="00AE3706" w:rsidRDefault="00AE3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A187B" w14:textId="77777777" w:rsidR="00AE3706" w:rsidRDefault="00AE37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B45AB" w14:textId="77777777" w:rsidR="00AE3706" w:rsidRDefault="00AE3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6E7C8" w14:textId="77777777" w:rsidR="00D06D51" w:rsidRDefault="00D06D51">
      <w:r>
        <w:separator/>
      </w:r>
    </w:p>
  </w:footnote>
  <w:footnote w:type="continuationSeparator" w:id="0">
    <w:p w14:paraId="0586E7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22570" w14:textId="77777777" w:rsidR="00AE3706" w:rsidRDefault="00AE3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40037" w14:textId="77777777" w:rsidR="00AE3706" w:rsidRDefault="00AE37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E7C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5A06"/>
    <w:rsid w:val="0008518D"/>
    <w:rsid w:val="00087119"/>
    <w:rsid w:val="00092501"/>
    <w:rsid w:val="000A6394"/>
    <w:rsid w:val="000A6C7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21F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5536"/>
    <w:rsid w:val="00410371"/>
    <w:rsid w:val="004242F1"/>
    <w:rsid w:val="00496FA8"/>
    <w:rsid w:val="004B75B7"/>
    <w:rsid w:val="0051580D"/>
    <w:rsid w:val="00547111"/>
    <w:rsid w:val="00550196"/>
    <w:rsid w:val="00592D74"/>
    <w:rsid w:val="005E2C44"/>
    <w:rsid w:val="00621188"/>
    <w:rsid w:val="006257ED"/>
    <w:rsid w:val="00695808"/>
    <w:rsid w:val="006B46FB"/>
    <w:rsid w:val="006E21FB"/>
    <w:rsid w:val="007452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3873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706"/>
    <w:rsid w:val="00B258BB"/>
    <w:rsid w:val="00B67B97"/>
    <w:rsid w:val="00B968C8"/>
    <w:rsid w:val="00BA3EC5"/>
    <w:rsid w:val="00BA51D9"/>
    <w:rsid w:val="00BB5DFC"/>
    <w:rsid w:val="00BD279D"/>
    <w:rsid w:val="00BD6BB8"/>
    <w:rsid w:val="00BE6A6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4FA1"/>
    <w:rsid w:val="00EB09B7"/>
    <w:rsid w:val="00EE7D7C"/>
    <w:rsid w:val="00F25D98"/>
    <w:rsid w:val="00F300FB"/>
    <w:rsid w:val="00F850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586E740"/>
  <w15:docId w15:val="{F674B456-7A0D-4978-A391-0F999193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321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5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1" ma:contentTypeDescription="Create a new document." ma:contentTypeScope="" ma:versionID="6ad96f922c8d3fd42d9e9877ff130e65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06ca1a26bc54c030c9e7d2ac3378de65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F2181-12F7-473D-A44A-6AB4B52F2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4680D-70F0-443B-80AA-5A3146E202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8F27C9-771C-4FFE-9212-AEA9663EF1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488C35-34EC-4BEF-BCA5-9F8246CB53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F9E5D9-E0BE-4204-A6A2-688940539DCE}">
  <ds:schemaRefs>
    <ds:schemaRef ds:uri="7c7f9edd-f4f6-422d-af5d-ef91f6700e2a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5d52b8d8-b95e-4fa9-a477-22915e5f1935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DE7179D-A137-4481-9D3B-F6A35873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389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6</cp:revision>
  <cp:lastPrinted>1899-12-31T23:00:00Z</cp:lastPrinted>
  <dcterms:created xsi:type="dcterms:W3CDTF">2019-08-16T20:31:00Z</dcterms:created>
  <dcterms:modified xsi:type="dcterms:W3CDTF">2019-08-17T07:12:00Z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0x010100E3595C2E10C5E645A60AE85A353035CD</vt:lpwstr>
  </property>
</Properties>
</file>